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EBF" w:rsidRDefault="00860EBF" w:rsidP="00860E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COUNTOUR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860EBF" w:rsidRDefault="00860EBF" w:rsidP="00860E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0EBF" w:rsidRDefault="00860EBF" w:rsidP="00860E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0EBF" w:rsidRDefault="00860EBF" w:rsidP="00860E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Stafford into the </w:t>
      </w:r>
    </w:p>
    <w:p w:rsidR="00860EBF" w:rsidRDefault="00860EBF" w:rsidP="00860E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Edmund Stafford, Bishop of Exeter(q.v.).</w:t>
      </w:r>
    </w:p>
    <w:p w:rsidR="00860EBF" w:rsidRDefault="00860EBF" w:rsidP="00860E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21-200)</w:t>
      </w:r>
    </w:p>
    <w:p w:rsidR="00860EBF" w:rsidRDefault="00860EBF" w:rsidP="00860E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0EBF" w:rsidRDefault="00860EBF" w:rsidP="00860E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60EBF" w:rsidRDefault="00860EBF" w:rsidP="00860E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2016</w:t>
      </w:r>
      <w:bookmarkStart w:id="0" w:name="_GoBack"/>
      <w:bookmarkEnd w:id="0"/>
    </w:p>
    <w:sectPr w:rsidR="00DD5B8A" w:rsidRPr="00860E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EBF" w:rsidRDefault="00860EBF" w:rsidP="00564E3C">
      <w:pPr>
        <w:spacing w:after="0" w:line="240" w:lineRule="auto"/>
      </w:pPr>
      <w:r>
        <w:separator/>
      </w:r>
    </w:p>
  </w:endnote>
  <w:endnote w:type="continuationSeparator" w:id="0">
    <w:p w:rsidR="00860EBF" w:rsidRDefault="00860EB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60EBF">
      <w:rPr>
        <w:rFonts w:ascii="Times New Roman" w:hAnsi="Times New Roman" w:cs="Times New Roman"/>
        <w:noProof/>
        <w:sz w:val="24"/>
        <w:szCs w:val="24"/>
      </w:rPr>
      <w:t>21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EBF" w:rsidRDefault="00860EBF" w:rsidP="00564E3C">
      <w:pPr>
        <w:spacing w:after="0" w:line="240" w:lineRule="auto"/>
      </w:pPr>
      <w:r>
        <w:separator/>
      </w:r>
    </w:p>
  </w:footnote>
  <w:footnote w:type="continuationSeparator" w:id="0">
    <w:p w:rsidR="00860EBF" w:rsidRDefault="00860EB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EBF"/>
    <w:rsid w:val="00372DC6"/>
    <w:rsid w:val="00564E3C"/>
    <w:rsid w:val="0064591D"/>
    <w:rsid w:val="00860EB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177D2"/>
  <w15:chartTrackingRefBased/>
  <w15:docId w15:val="{907E9E7A-5336-4197-BB0E-F9D7A287A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2016-01-21T22:31:00Z</dcterms:created>
  <dcterms:modified xsi:type="dcterms:W3CDTF">2016-01-21T22:31:00Z</dcterms:modified>
</cp:coreProperties>
</file>